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A7D7D4" w14:textId="77777777" w:rsidR="0095453B" w:rsidRDefault="0095453B" w:rsidP="0095453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BOTREAUX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fl.1423)</w:t>
      </w:r>
    </w:p>
    <w:p w14:paraId="720FE6BC" w14:textId="77777777" w:rsidR="0095453B" w:rsidRDefault="0095453B" w:rsidP="0095453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Draper.</w:t>
      </w:r>
    </w:p>
    <w:p w14:paraId="6713AAE9" w14:textId="77777777" w:rsidR="0095453B" w:rsidRDefault="0095453B" w:rsidP="0095453B">
      <w:pPr>
        <w:pStyle w:val="NoSpacing"/>
        <w:rPr>
          <w:rFonts w:cs="Times New Roman"/>
          <w:szCs w:val="24"/>
        </w:rPr>
      </w:pPr>
    </w:p>
    <w:p w14:paraId="7890AD25" w14:textId="77777777" w:rsidR="0095453B" w:rsidRDefault="0095453B" w:rsidP="0095453B">
      <w:pPr>
        <w:pStyle w:val="NoSpacing"/>
        <w:rPr>
          <w:rFonts w:cs="Times New Roman"/>
          <w:szCs w:val="24"/>
        </w:rPr>
      </w:pPr>
    </w:p>
    <w:p w14:paraId="614F51FC" w14:textId="77777777" w:rsidR="0095453B" w:rsidRDefault="0095453B" w:rsidP="0095453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1423</w:t>
      </w:r>
      <w:r>
        <w:rPr>
          <w:rFonts w:cs="Times New Roman"/>
          <w:szCs w:val="24"/>
        </w:rPr>
        <w:tab/>
        <w:t xml:space="preserve">He took on an apprentice, Thomas </w:t>
      </w:r>
      <w:proofErr w:type="spellStart"/>
      <w:r>
        <w:rPr>
          <w:rFonts w:cs="Times New Roman"/>
          <w:szCs w:val="24"/>
        </w:rPr>
        <w:t>Barstaple</w:t>
      </w:r>
      <w:proofErr w:type="spellEnd"/>
      <w:r>
        <w:rPr>
          <w:rFonts w:cs="Times New Roman"/>
          <w:szCs w:val="24"/>
        </w:rPr>
        <w:t>(q.v.).</w:t>
      </w:r>
    </w:p>
    <w:p w14:paraId="3B091FF7" w14:textId="77777777" w:rsidR="0095453B" w:rsidRDefault="0095453B" w:rsidP="0095453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CA55A8">
          <w:rPr>
            <w:rStyle w:val="Hyperlink"/>
            <w:rFonts w:cs="Times New Roman"/>
            <w:szCs w:val="24"/>
          </w:rPr>
          <w:t>www.londonroll.org</w:t>
        </w:r>
      </w:hyperlink>
      <w:r>
        <w:rPr>
          <w:rFonts w:cs="Times New Roman"/>
          <w:szCs w:val="24"/>
        </w:rPr>
        <w:t xml:space="preserve"> )</w:t>
      </w:r>
    </w:p>
    <w:p w14:paraId="681C2464" w14:textId="77777777" w:rsidR="0095453B" w:rsidRDefault="0095453B" w:rsidP="0095453B">
      <w:pPr>
        <w:pStyle w:val="NoSpacing"/>
        <w:rPr>
          <w:rFonts w:cs="Times New Roman"/>
          <w:szCs w:val="24"/>
        </w:rPr>
      </w:pPr>
    </w:p>
    <w:p w14:paraId="1AACEC1E" w14:textId="77777777" w:rsidR="0095453B" w:rsidRDefault="0095453B" w:rsidP="0095453B">
      <w:pPr>
        <w:pStyle w:val="NoSpacing"/>
        <w:rPr>
          <w:rFonts w:cs="Times New Roman"/>
          <w:szCs w:val="24"/>
        </w:rPr>
      </w:pPr>
    </w:p>
    <w:p w14:paraId="76EB01ED" w14:textId="77777777" w:rsidR="0095453B" w:rsidRDefault="0095453B" w:rsidP="0095453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May 2024</w:t>
      </w:r>
    </w:p>
    <w:p w14:paraId="77B2E9D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6B3FC7" w14:textId="77777777" w:rsidR="0095453B" w:rsidRDefault="0095453B" w:rsidP="009139A6">
      <w:r>
        <w:separator/>
      </w:r>
    </w:p>
  </w:endnote>
  <w:endnote w:type="continuationSeparator" w:id="0">
    <w:p w14:paraId="551C6E4D" w14:textId="77777777" w:rsidR="0095453B" w:rsidRDefault="0095453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5D97A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5F0E8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17C42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7F6A67" w14:textId="77777777" w:rsidR="0095453B" w:rsidRDefault="0095453B" w:rsidP="009139A6">
      <w:r>
        <w:separator/>
      </w:r>
    </w:p>
  </w:footnote>
  <w:footnote w:type="continuationSeparator" w:id="0">
    <w:p w14:paraId="659CB5E2" w14:textId="77777777" w:rsidR="0095453B" w:rsidRDefault="0095453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F725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3D2C7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71E2C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53B"/>
    <w:rsid w:val="000666E0"/>
    <w:rsid w:val="002510B7"/>
    <w:rsid w:val="00270799"/>
    <w:rsid w:val="005C130B"/>
    <w:rsid w:val="00777873"/>
    <w:rsid w:val="00826F5C"/>
    <w:rsid w:val="009139A6"/>
    <w:rsid w:val="009411C2"/>
    <w:rsid w:val="009448BB"/>
    <w:rsid w:val="00947624"/>
    <w:rsid w:val="0095453B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AB346C"/>
  <w15:chartTrackingRefBased/>
  <w15:docId w15:val="{488207E5-A06D-4452-A42A-C565EEB13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5453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2024-05-24T16:59:00Z</dcterms:created>
  <dcterms:modified xsi:type="dcterms:W3CDTF">2024-05-24T16:59:00Z</dcterms:modified>
</cp:coreProperties>
</file>